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5EF604" w14:textId="77777777" w:rsidR="00B67A4A" w:rsidRDefault="00B67A4A" w:rsidP="00B67A4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Hugh JONYS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1A10AFF4" w14:textId="77777777" w:rsidR="00B67A4A" w:rsidRDefault="00B67A4A" w:rsidP="00B67A4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D3AD579" w14:textId="77777777" w:rsidR="00B67A4A" w:rsidRDefault="00B67A4A" w:rsidP="00B67A4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51C2E6B" w14:textId="77777777" w:rsidR="00B67A4A" w:rsidRDefault="00B67A4A" w:rsidP="00B67A4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 made a plaint of debt against Thomas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atte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Newe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Stone, Kent(q.v.).</w:t>
      </w:r>
    </w:p>
    <w:p w14:paraId="452D7FD5" w14:textId="77777777" w:rsidR="00B67A4A" w:rsidRDefault="00B67A4A" w:rsidP="00B67A4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( </w:t>
      </w:r>
      <w:hyperlink r:id="rId6" w:history="1">
        <w:r w:rsidRPr="00FB602B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7D8DFAB9" w14:textId="77777777" w:rsidR="00B67A4A" w:rsidRDefault="00B67A4A" w:rsidP="00B67A4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AD87E12" w14:textId="77777777" w:rsidR="00B67A4A" w:rsidRDefault="00B67A4A" w:rsidP="00B67A4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E6963E9" w14:textId="77777777" w:rsidR="00B67A4A" w:rsidRDefault="00B67A4A" w:rsidP="00B67A4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9 April 2021</w:t>
      </w:r>
    </w:p>
    <w:p w14:paraId="6A9AC18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78EA1D" w14:textId="77777777" w:rsidR="00B67A4A" w:rsidRDefault="00B67A4A" w:rsidP="009139A6">
      <w:r>
        <w:separator/>
      </w:r>
    </w:p>
  </w:endnote>
  <w:endnote w:type="continuationSeparator" w:id="0">
    <w:p w14:paraId="75776A81" w14:textId="77777777" w:rsidR="00B67A4A" w:rsidRDefault="00B67A4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2B2A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7224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EA0A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FE4A94" w14:textId="77777777" w:rsidR="00B67A4A" w:rsidRDefault="00B67A4A" w:rsidP="009139A6">
      <w:r>
        <w:separator/>
      </w:r>
    </w:p>
  </w:footnote>
  <w:footnote w:type="continuationSeparator" w:id="0">
    <w:p w14:paraId="598DACD7" w14:textId="77777777" w:rsidR="00B67A4A" w:rsidRDefault="00B67A4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AC9B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071E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442EF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A4A"/>
    <w:rsid w:val="000666E0"/>
    <w:rsid w:val="002510B7"/>
    <w:rsid w:val="005C130B"/>
    <w:rsid w:val="00826F5C"/>
    <w:rsid w:val="009139A6"/>
    <w:rsid w:val="009448BB"/>
    <w:rsid w:val="00A3176C"/>
    <w:rsid w:val="00AE65F8"/>
    <w:rsid w:val="00B67A4A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666B98"/>
  <w15:chartTrackingRefBased/>
  <w15:docId w15:val="{CC943CDA-7576-4150-B8B3-C18BF76DE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67A4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2021-05-05T07:54:00Z</dcterms:created>
  <dcterms:modified xsi:type="dcterms:W3CDTF">2021-05-05T07:55:00Z</dcterms:modified>
</cp:coreProperties>
</file>